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17255" w14:textId="77777777" w:rsidR="00255FBB" w:rsidRDefault="00255FBB" w:rsidP="00255F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Matilda RAYSCHE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fl.1433)</w:t>
      </w:r>
    </w:p>
    <w:p w14:paraId="402BDB41" w14:textId="77777777" w:rsidR="00255FBB" w:rsidRDefault="00255FBB" w:rsidP="00255FBB">
      <w:pPr>
        <w:pStyle w:val="NoSpacing"/>
        <w:rPr>
          <w:rFonts w:cs="Times New Roman"/>
          <w:szCs w:val="24"/>
        </w:rPr>
      </w:pPr>
    </w:p>
    <w:p w14:paraId="6D87252D" w14:textId="77777777" w:rsidR="00255FBB" w:rsidRDefault="00255FBB" w:rsidP="00255FBB">
      <w:pPr>
        <w:pStyle w:val="NoSpacing"/>
        <w:rPr>
          <w:rFonts w:cs="Times New Roman"/>
          <w:szCs w:val="24"/>
        </w:rPr>
      </w:pPr>
    </w:p>
    <w:p w14:paraId="74AA2402" w14:textId="72ED1A32" w:rsidR="00255FBB" w:rsidRDefault="00255FBB" w:rsidP="00255F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Jan.1433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Sh</w:t>
      </w:r>
      <w:r>
        <w:rPr>
          <w:rFonts w:cs="Times New Roman"/>
          <w:szCs w:val="24"/>
        </w:rPr>
        <w:t>e had a bequest in the Will of William Lawman of Hertfordshire.</w:t>
      </w:r>
    </w:p>
    <w:p w14:paraId="3E3459E3" w14:textId="77777777" w:rsidR="00255FBB" w:rsidRDefault="00255FBB" w:rsidP="00255F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p.384)</w:t>
      </w:r>
    </w:p>
    <w:p w14:paraId="7969285C" w14:textId="77777777" w:rsidR="00255FBB" w:rsidRDefault="00255FBB" w:rsidP="00255FBB">
      <w:pPr>
        <w:pStyle w:val="NoSpacing"/>
        <w:rPr>
          <w:rFonts w:cs="Times New Roman"/>
          <w:szCs w:val="24"/>
        </w:rPr>
      </w:pPr>
    </w:p>
    <w:p w14:paraId="523E5BE3" w14:textId="77777777" w:rsidR="00255FBB" w:rsidRDefault="00255FBB" w:rsidP="00255FBB">
      <w:pPr>
        <w:pStyle w:val="NoSpacing"/>
        <w:rPr>
          <w:rFonts w:cs="Times New Roman"/>
          <w:szCs w:val="24"/>
        </w:rPr>
      </w:pPr>
    </w:p>
    <w:p w14:paraId="3D580714" w14:textId="77777777" w:rsidR="00255FBB" w:rsidRDefault="00255FBB" w:rsidP="00255F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July 2023</w:t>
      </w:r>
    </w:p>
    <w:p w14:paraId="0084156B" w14:textId="75146E84" w:rsidR="00255FBB" w:rsidRPr="00255FBB" w:rsidRDefault="00255FBB" w:rsidP="00255FBB">
      <w:pPr>
        <w:pStyle w:val="NoSpacing"/>
        <w:rPr>
          <w:rFonts w:cs="Times New Roman"/>
          <w:szCs w:val="24"/>
        </w:rPr>
      </w:pPr>
    </w:p>
    <w:p w14:paraId="7085D52D" w14:textId="3E5769F9" w:rsidR="00255FBB" w:rsidRPr="00255FBB" w:rsidRDefault="00255FBB" w:rsidP="00564D88">
      <w:pPr>
        <w:pStyle w:val="NoSpacing"/>
        <w:rPr>
          <w:rFonts w:cs="Times New Roman"/>
          <w:szCs w:val="24"/>
        </w:rPr>
      </w:pPr>
    </w:p>
    <w:p w14:paraId="186D103D" w14:textId="77777777" w:rsidR="00255FBB" w:rsidRDefault="00255FBB" w:rsidP="00564D88">
      <w:pPr>
        <w:pStyle w:val="NoSpacing"/>
        <w:rPr>
          <w:rFonts w:cs="Times New Roman"/>
          <w:szCs w:val="24"/>
        </w:rPr>
      </w:pPr>
    </w:p>
    <w:p w14:paraId="56A8B942" w14:textId="77777777" w:rsidR="00255FBB" w:rsidRPr="00564D88" w:rsidRDefault="00255FBB" w:rsidP="00564D88">
      <w:pPr>
        <w:pStyle w:val="NoSpacing"/>
        <w:rPr>
          <w:rFonts w:cs="Times New Roman"/>
          <w:szCs w:val="24"/>
        </w:rPr>
      </w:pPr>
    </w:p>
    <w:p w14:paraId="08FD97D8" w14:textId="77777777" w:rsidR="00564D88" w:rsidRPr="00564D88" w:rsidRDefault="00564D88" w:rsidP="00564D88">
      <w:pPr>
        <w:pStyle w:val="NoSpacing"/>
        <w:rPr>
          <w:rFonts w:cs="Times New Roman"/>
          <w:szCs w:val="24"/>
        </w:rPr>
      </w:pPr>
    </w:p>
    <w:sectPr w:rsidR="00564D88" w:rsidRPr="00564D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46EDB" w14:textId="77777777" w:rsidR="00564D88" w:rsidRDefault="00564D88" w:rsidP="009139A6">
      <w:r>
        <w:separator/>
      </w:r>
    </w:p>
  </w:endnote>
  <w:endnote w:type="continuationSeparator" w:id="0">
    <w:p w14:paraId="40B5B4DF" w14:textId="77777777" w:rsidR="00564D88" w:rsidRDefault="00564D8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8D4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D5FC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30F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4F854" w14:textId="77777777" w:rsidR="00564D88" w:rsidRDefault="00564D88" w:rsidP="009139A6">
      <w:r>
        <w:separator/>
      </w:r>
    </w:p>
  </w:footnote>
  <w:footnote w:type="continuationSeparator" w:id="0">
    <w:p w14:paraId="6F17E60A" w14:textId="77777777" w:rsidR="00564D88" w:rsidRDefault="00564D8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331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2AF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D27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D88"/>
    <w:rsid w:val="000666E0"/>
    <w:rsid w:val="002510B7"/>
    <w:rsid w:val="00255FBB"/>
    <w:rsid w:val="00564D88"/>
    <w:rsid w:val="005C130B"/>
    <w:rsid w:val="00826F5C"/>
    <w:rsid w:val="009139A6"/>
    <w:rsid w:val="009448BB"/>
    <w:rsid w:val="00947624"/>
    <w:rsid w:val="00A3176C"/>
    <w:rsid w:val="00A60F0F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581E2"/>
  <w15:chartTrackingRefBased/>
  <w15:docId w15:val="{72C046E3-B2FB-4633-B391-D940FCE70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2023-07-10T19:55:00Z</dcterms:created>
  <dcterms:modified xsi:type="dcterms:W3CDTF">2023-07-10T20:23:00Z</dcterms:modified>
</cp:coreProperties>
</file>